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72AF5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WRATON</w:t>
      </w:r>
      <w:r>
        <w:rPr>
          <w:rFonts w:ascii="Times New Roman" w:hAnsi="Times New Roman" w:cs="Times New Roman"/>
          <w:sz w:val="24"/>
          <w:szCs w:val="24"/>
        </w:rPr>
        <w:t xml:space="preserve">      (fl.1478)</w:t>
      </w:r>
    </w:p>
    <w:p w14:paraId="1217C1EA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Yeoman of the Crown.</w:t>
      </w:r>
    </w:p>
    <w:p w14:paraId="3476D75F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1152D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064BFE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custody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Fotheringay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Castle.</w:t>
      </w:r>
    </w:p>
    <w:p w14:paraId="289E37A6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p.136)</w:t>
      </w:r>
    </w:p>
    <w:p w14:paraId="3D8374C2" w14:textId="43720290" w:rsidR="00AD43A0" w:rsidRDefault="00AD43A0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Mar.1484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pardon, as late of Westminster, yeoman.</w:t>
      </w:r>
    </w:p>
    <w:p w14:paraId="529C0B0A" w14:textId="77777777" w:rsidR="00AD43A0" w:rsidRDefault="00AD43A0" w:rsidP="00AD4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Pardon Rolls of Richard III 1484-5”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7605F24" w14:textId="1931C9D0" w:rsidR="00AD43A0" w:rsidRPr="007F32B5" w:rsidRDefault="00AD43A0" w:rsidP="00AD43A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List and Index Society, vol.365, 2023, p.</w:t>
      </w:r>
      <w:r>
        <w:rPr>
          <w:rFonts w:ascii="Times New Roman" w:hAnsi="Times New Roman" w:cs="Times New Roman"/>
          <w:sz w:val="24"/>
          <w:szCs w:val="24"/>
        </w:rPr>
        <w:t>15)</w:t>
      </w:r>
    </w:p>
    <w:p w14:paraId="30117B69" w14:textId="572EC01E" w:rsidR="00AD43A0" w:rsidRDefault="00AD43A0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9B61E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5C7C6E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E7880" w14:textId="77777777" w:rsidR="00ED7861" w:rsidRDefault="00ED7861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7DA56486" w14:textId="44383D2F" w:rsidR="00AD43A0" w:rsidRDefault="00AD43A0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September 2024</w:t>
      </w:r>
    </w:p>
    <w:p w14:paraId="7E66F0AF" w14:textId="77777777" w:rsidR="00AD43A0" w:rsidRDefault="00AD43A0" w:rsidP="00ED78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A6FC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942E22" w14:textId="77777777" w:rsidR="00ED7861" w:rsidRDefault="00ED7861" w:rsidP="009139A6">
      <w:r>
        <w:separator/>
      </w:r>
    </w:p>
  </w:endnote>
  <w:endnote w:type="continuationSeparator" w:id="0">
    <w:p w14:paraId="2CA6389A" w14:textId="77777777" w:rsidR="00ED7861" w:rsidRDefault="00ED78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235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DC4F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E64C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8EAF2" w14:textId="77777777" w:rsidR="00ED7861" w:rsidRDefault="00ED7861" w:rsidP="009139A6">
      <w:r>
        <w:separator/>
      </w:r>
    </w:p>
  </w:footnote>
  <w:footnote w:type="continuationSeparator" w:id="0">
    <w:p w14:paraId="1654CAC3" w14:textId="77777777" w:rsidR="00ED7861" w:rsidRDefault="00ED78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77D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DA7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8DA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861"/>
    <w:rsid w:val="000666E0"/>
    <w:rsid w:val="002510B7"/>
    <w:rsid w:val="005C130B"/>
    <w:rsid w:val="00826F5C"/>
    <w:rsid w:val="009139A6"/>
    <w:rsid w:val="009448BB"/>
    <w:rsid w:val="00A3176C"/>
    <w:rsid w:val="00AD43A0"/>
    <w:rsid w:val="00AE65F8"/>
    <w:rsid w:val="00BA00AB"/>
    <w:rsid w:val="00CB4ED9"/>
    <w:rsid w:val="00E12EB9"/>
    <w:rsid w:val="00EB3209"/>
    <w:rsid w:val="00ED786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87643"/>
  <w15:chartTrackingRefBased/>
  <w15:docId w15:val="{53DCC956-340F-4A07-82B3-D4750465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2021-04-20T20:54:00Z</dcterms:created>
  <dcterms:modified xsi:type="dcterms:W3CDTF">2024-09-06T19:57:00Z</dcterms:modified>
</cp:coreProperties>
</file>